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43" w:rsidRPr="00310DC1" w:rsidRDefault="00893643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893643" w:rsidRPr="00DB72EF" w:rsidRDefault="0089364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3643" w:rsidRPr="00DB72EF" w:rsidRDefault="0089364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3643" w:rsidRPr="00DB72EF" w:rsidRDefault="0089364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3643" w:rsidRPr="00DB72EF" w:rsidRDefault="00893643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893643" w:rsidRPr="00DB72EF" w:rsidRDefault="00893643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893643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893643" w:rsidRPr="00DB72EF" w:rsidRDefault="00893643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893643" w:rsidRDefault="00893643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893643" w:rsidRPr="00DB72EF" w:rsidRDefault="00893643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893643" w:rsidRPr="00DB72EF" w:rsidRDefault="0089364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893643" w:rsidRPr="00DB72EF" w:rsidRDefault="00893643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893643" w:rsidRPr="00DB72EF" w:rsidRDefault="00893643">
      <w:pPr>
        <w:autoSpaceDE/>
        <w:jc w:val="both"/>
        <w:rPr>
          <w:b/>
          <w:i/>
          <w:color w:val="auto"/>
          <w:lang w:eastAsia="ar-SA"/>
        </w:rPr>
      </w:pPr>
    </w:p>
    <w:p w:rsidR="00893643" w:rsidRDefault="00893643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893643" w:rsidRDefault="0089364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893643" w:rsidRPr="00DB72EF" w:rsidRDefault="0089364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93643" w:rsidRPr="00DB72EF" w:rsidRDefault="00893643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893643" w:rsidRPr="00DB72EF" w:rsidRDefault="00893643" w:rsidP="00E266AA">
      <w:pPr>
        <w:autoSpaceDE/>
        <w:rPr>
          <w:i/>
          <w:color w:val="auto"/>
          <w:lang w:eastAsia="ar-SA"/>
        </w:rPr>
      </w:pPr>
    </w:p>
    <w:p w:rsidR="00893643" w:rsidRDefault="00893643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893643" w:rsidRPr="00D129FC" w:rsidRDefault="00893643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893643" w:rsidRPr="0081619B" w:rsidRDefault="00893643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893643" w:rsidRPr="0081619B" w:rsidRDefault="00893643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81619B">
        <w:rPr>
          <w:b/>
          <w:color w:val="auto"/>
          <w:sz w:val="28"/>
          <w:szCs w:val="28"/>
          <w:lang w:eastAsia="ar-SA"/>
        </w:rPr>
        <w:t>„</w:t>
      </w:r>
      <w:r w:rsidRPr="0081619B">
        <w:rPr>
          <w:b/>
          <w:color w:val="auto"/>
          <w:sz w:val="28"/>
          <w:szCs w:val="28"/>
        </w:rPr>
        <w:t>Startuj z pasją - budowa mini obiektu lekkoatletycznego w Święciechowie</w:t>
      </w:r>
      <w:r w:rsidRPr="0081619B">
        <w:rPr>
          <w:b/>
          <w:color w:val="auto"/>
          <w:sz w:val="28"/>
          <w:szCs w:val="28"/>
          <w:lang w:eastAsia="ar-SA"/>
        </w:rPr>
        <w:t>”</w:t>
      </w:r>
    </w:p>
    <w:p w:rsidR="00893643" w:rsidRPr="00E23FD0" w:rsidRDefault="00893643">
      <w:pPr>
        <w:autoSpaceDE/>
        <w:jc w:val="both"/>
        <w:rPr>
          <w:color w:val="auto"/>
          <w:lang w:eastAsia="ar-SA"/>
        </w:rPr>
      </w:pPr>
    </w:p>
    <w:p w:rsidR="00893643" w:rsidRPr="00DB72EF" w:rsidRDefault="00893643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893643" w:rsidRPr="00DB72EF" w:rsidRDefault="00893643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893643" w:rsidRPr="00DB72EF" w:rsidRDefault="00893643">
      <w:pPr>
        <w:autoSpaceDE/>
        <w:jc w:val="both"/>
        <w:rPr>
          <w:lang w:eastAsia="ar-SA"/>
        </w:rPr>
      </w:pPr>
    </w:p>
    <w:p w:rsidR="00893643" w:rsidRPr="00DB72EF" w:rsidRDefault="00893643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893643" w:rsidRPr="00FF406D" w:rsidRDefault="00893643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893643" w:rsidRPr="00DB72EF" w:rsidRDefault="00893643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893643" w:rsidRPr="002A3B44" w:rsidRDefault="00893643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893643" w:rsidRDefault="00893643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893643" w:rsidRDefault="00893643" w:rsidP="00310DC1">
      <w:pPr>
        <w:jc w:val="both"/>
        <w:rPr>
          <w:b/>
          <w:i/>
          <w:color w:val="auto"/>
          <w:lang w:eastAsia="ar-SA"/>
        </w:rPr>
      </w:pPr>
    </w:p>
    <w:p w:rsidR="00893643" w:rsidRDefault="00893643" w:rsidP="00310DC1">
      <w:pPr>
        <w:jc w:val="both"/>
        <w:rPr>
          <w:b/>
          <w:i/>
          <w:color w:val="FF0000"/>
          <w:lang w:eastAsia="ar-SA"/>
        </w:rPr>
      </w:pPr>
    </w:p>
    <w:p w:rsidR="00893643" w:rsidRDefault="00893643" w:rsidP="00310DC1">
      <w:pPr>
        <w:jc w:val="both"/>
        <w:rPr>
          <w:b/>
          <w:i/>
          <w:color w:val="FF0000"/>
          <w:lang w:eastAsia="ar-SA"/>
        </w:rPr>
      </w:pPr>
    </w:p>
    <w:p w:rsidR="00893643" w:rsidRPr="00581979" w:rsidRDefault="00893643" w:rsidP="00581979">
      <w:pPr>
        <w:jc w:val="both"/>
        <w:rPr>
          <w:b/>
          <w:i/>
          <w:color w:val="FF0000"/>
          <w:lang w:eastAsia="ar-SA"/>
        </w:rPr>
      </w:pPr>
    </w:p>
    <w:p w:rsidR="00893643" w:rsidRPr="00581979" w:rsidRDefault="00893643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893643" w:rsidRPr="00581979" w:rsidRDefault="00893643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893643" w:rsidRPr="00581979" w:rsidRDefault="00893643" w:rsidP="00581979">
      <w:pPr>
        <w:jc w:val="both"/>
        <w:rPr>
          <w:iCs/>
          <w:color w:val="FF0000"/>
          <w:sz w:val="22"/>
          <w:szCs w:val="22"/>
        </w:rPr>
      </w:pPr>
    </w:p>
    <w:p w:rsidR="00893643" w:rsidRPr="00581979" w:rsidRDefault="00893643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893643" w:rsidRPr="00581979" w:rsidRDefault="00893643" w:rsidP="00581979">
      <w:pPr>
        <w:jc w:val="both"/>
        <w:rPr>
          <w:iCs/>
          <w:color w:val="FF0000"/>
          <w:sz w:val="22"/>
          <w:szCs w:val="22"/>
        </w:rPr>
      </w:pPr>
    </w:p>
    <w:p w:rsidR="00893643" w:rsidRPr="00581979" w:rsidRDefault="00893643" w:rsidP="00581979">
      <w:pPr>
        <w:rPr>
          <w:color w:val="FF0000"/>
          <w:sz w:val="22"/>
          <w:szCs w:val="22"/>
          <w:lang w:eastAsia="pl-PL"/>
        </w:rPr>
      </w:pPr>
    </w:p>
    <w:p w:rsidR="00893643" w:rsidRPr="00275008" w:rsidRDefault="00893643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893643" w:rsidRPr="00581979" w:rsidRDefault="00893643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893643" w:rsidRPr="00581979" w:rsidRDefault="00893643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893643" w:rsidRPr="00581979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643" w:rsidRDefault="0089364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893643" w:rsidRDefault="0089364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43" w:rsidRDefault="00893643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pt;height:41.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643" w:rsidRDefault="0089364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893643" w:rsidRDefault="0089364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43" w:rsidRDefault="00893643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8C44A1">
      <w:rPr>
        <w:color w:val="auto"/>
        <w:lang w:eastAsia="ar-SA"/>
      </w:rPr>
      <w:t>P.271.</w:t>
    </w:r>
    <w:r>
      <w:rPr>
        <w:color w:val="auto"/>
        <w:lang w:eastAsia="ar-SA"/>
      </w:rPr>
      <w:t>24</w:t>
    </w:r>
    <w:r w:rsidRPr="008C44A1">
      <w:rPr>
        <w:color w:val="auto"/>
        <w:lang w:eastAsia="ar-SA"/>
      </w:rPr>
      <w:t>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893643" w:rsidRDefault="00893643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7397B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89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27B3"/>
    <w:rsid w:val="001A5CF0"/>
    <w:rsid w:val="001B10EE"/>
    <w:rsid w:val="001B1F6D"/>
    <w:rsid w:val="001B244C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2F634B"/>
    <w:rsid w:val="00300845"/>
    <w:rsid w:val="00300FF2"/>
    <w:rsid w:val="00310DC1"/>
    <w:rsid w:val="00311E8E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3C6F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4111C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C3504"/>
    <w:rsid w:val="006C7646"/>
    <w:rsid w:val="006D04DD"/>
    <w:rsid w:val="006F081B"/>
    <w:rsid w:val="006F12DC"/>
    <w:rsid w:val="00702DD8"/>
    <w:rsid w:val="007203FF"/>
    <w:rsid w:val="0073415D"/>
    <w:rsid w:val="0074453E"/>
    <w:rsid w:val="007529E9"/>
    <w:rsid w:val="00764BC2"/>
    <w:rsid w:val="00775069"/>
    <w:rsid w:val="007A02D3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1619B"/>
    <w:rsid w:val="00822757"/>
    <w:rsid w:val="00827F77"/>
    <w:rsid w:val="008545E2"/>
    <w:rsid w:val="00873F25"/>
    <w:rsid w:val="00884E42"/>
    <w:rsid w:val="00892453"/>
    <w:rsid w:val="00893643"/>
    <w:rsid w:val="008C44A1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3068"/>
    <w:rsid w:val="009F6F64"/>
    <w:rsid w:val="00A02DF2"/>
    <w:rsid w:val="00A155C7"/>
    <w:rsid w:val="00A31C2F"/>
    <w:rsid w:val="00A43DAF"/>
    <w:rsid w:val="00A517AD"/>
    <w:rsid w:val="00A61515"/>
    <w:rsid w:val="00A64A42"/>
    <w:rsid w:val="00A64BC0"/>
    <w:rsid w:val="00A66860"/>
    <w:rsid w:val="00A709C9"/>
    <w:rsid w:val="00A865F4"/>
    <w:rsid w:val="00A95791"/>
    <w:rsid w:val="00AA41E0"/>
    <w:rsid w:val="00AD7340"/>
    <w:rsid w:val="00AE1A93"/>
    <w:rsid w:val="00AE3CB6"/>
    <w:rsid w:val="00AF4034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3106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71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372</Words>
  <Characters>2235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58</cp:revision>
  <dcterms:created xsi:type="dcterms:W3CDTF">2021-04-20T12:35:00Z</dcterms:created>
  <dcterms:modified xsi:type="dcterms:W3CDTF">2026-08-13T07:42:00Z</dcterms:modified>
</cp:coreProperties>
</file>